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561" w:rsidRPr="007A7209" w:rsidRDefault="00F32561" w:rsidP="00F569B1">
      <w:pPr>
        <w:pStyle w:val="Heading2"/>
        <w:jc w:val="center"/>
        <w:rPr>
          <w:b/>
          <w:szCs w:val="28"/>
        </w:rPr>
      </w:pPr>
      <w:r w:rsidRPr="007A7209">
        <w:rPr>
          <w:b/>
          <w:szCs w:val="28"/>
        </w:rPr>
        <w:t xml:space="preserve">АДМИНИСТРАЦИЯ </w:t>
      </w:r>
      <w:r>
        <w:rPr>
          <w:b/>
          <w:szCs w:val="28"/>
        </w:rPr>
        <w:t xml:space="preserve">МАЛОТОМСКОГО СЕЛЬСОВЕТА </w:t>
      </w:r>
    </w:p>
    <w:p w:rsidR="00F32561" w:rsidRDefault="00F32561" w:rsidP="00125C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209">
        <w:rPr>
          <w:rFonts w:ascii="Times New Roman" w:hAnsi="Times New Roman"/>
          <w:b/>
          <w:sz w:val="28"/>
          <w:szCs w:val="28"/>
        </w:rPr>
        <w:t>МАСЛЯНИНСКОГО РАЙОНА НОВОСИБИРСКОЙ ОБЛАСТИ</w:t>
      </w:r>
    </w:p>
    <w:p w:rsidR="00F32561" w:rsidRDefault="00F32561" w:rsidP="00125C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2561" w:rsidRDefault="00F32561" w:rsidP="00125C1C">
      <w:pPr>
        <w:tabs>
          <w:tab w:val="left" w:pos="3210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ПОСТАНОВЛЕНИЕ </w:t>
      </w:r>
    </w:p>
    <w:p w:rsidR="00F32561" w:rsidRPr="00125C1C" w:rsidRDefault="00F32561" w:rsidP="00125C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2561" w:rsidRPr="007A7209" w:rsidRDefault="00F32561" w:rsidP="00F569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8"/>
        <w:gridCol w:w="3256"/>
        <w:gridCol w:w="3136"/>
      </w:tblGrid>
      <w:tr w:rsidR="00F32561" w:rsidRPr="001E3A59" w:rsidTr="00987378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F32561" w:rsidRPr="001E3A59" w:rsidRDefault="00F32561" w:rsidP="00987378">
            <w:pPr>
              <w:spacing w:after="0" w:line="240" w:lineRule="auto"/>
              <w:ind w:right="1"/>
              <w:rPr>
                <w:rFonts w:ascii="Times New Roman" w:hAnsi="Times New Roman"/>
                <w:sz w:val="28"/>
                <w:szCs w:val="28"/>
              </w:rPr>
            </w:pPr>
            <w:r w:rsidRPr="001E3A59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«29» января</w:t>
            </w:r>
            <w:r w:rsidRPr="001E3A5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201</w:t>
            </w:r>
            <w:r w:rsidRPr="001E3A59">
              <w:rPr>
                <w:rFonts w:ascii="Times New Roman" w:hAnsi="Times New Roman"/>
                <w:sz w:val="28"/>
                <w:szCs w:val="28"/>
              </w:rPr>
              <w:t>6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F32561" w:rsidRPr="001E3A59" w:rsidRDefault="00F32561" w:rsidP="00987378">
            <w:pPr>
              <w:spacing w:after="0" w:line="240" w:lineRule="auto"/>
              <w:ind w:right="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д.Малая Томка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F32561" w:rsidRPr="001E3A59" w:rsidRDefault="00F32561" w:rsidP="00987378">
            <w:pPr>
              <w:spacing w:after="0" w:line="240" w:lineRule="auto"/>
              <w:ind w:right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A59">
              <w:rPr>
                <w:rFonts w:ascii="Times New Roman" w:hAnsi="Times New Roman"/>
                <w:sz w:val="28"/>
                <w:szCs w:val="28"/>
              </w:rPr>
              <w:t xml:space="preserve">           №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F32561" w:rsidRPr="00AD4232" w:rsidRDefault="00F32561" w:rsidP="00E464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561" w:rsidRDefault="00F32561" w:rsidP="00125C1C">
      <w:pPr>
        <w:pStyle w:val="Title"/>
        <w:rPr>
          <w:sz w:val="28"/>
        </w:rPr>
      </w:pPr>
      <w:r>
        <w:rPr>
          <w:sz w:val="28"/>
        </w:rPr>
        <w:t>О внесении изменений в постановление</w:t>
      </w:r>
    </w:p>
    <w:p w:rsidR="00F32561" w:rsidRPr="00C15984" w:rsidRDefault="00F32561" w:rsidP="00125C1C">
      <w:pPr>
        <w:pStyle w:val="Title"/>
        <w:rPr>
          <w:sz w:val="28"/>
        </w:rPr>
      </w:pPr>
      <w:r>
        <w:rPr>
          <w:sz w:val="28"/>
        </w:rPr>
        <w:t>администрации Малотомского сельсовета Маслянинского района Новосибирской области от "18"января 2016г. №1-1</w:t>
      </w:r>
    </w:p>
    <w:p w:rsidR="00F32561" w:rsidRPr="006A2550" w:rsidRDefault="00F32561" w:rsidP="006A2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2550">
        <w:rPr>
          <w:rFonts w:ascii="Times New Roman" w:hAnsi="Times New Roman"/>
          <w:sz w:val="28"/>
        </w:rPr>
        <w:t>«</w:t>
      </w:r>
      <w:r w:rsidRPr="006A2550">
        <w:rPr>
          <w:rFonts w:ascii="Times New Roman" w:hAnsi="Times New Roman"/>
          <w:sz w:val="28"/>
          <w:szCs w:val="28"/>
        </w:rPr>
        <w:t>Об утверждении требований к порядку разработки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2550">
        <w:rPr>
          <w:rFonts w:ascii="Times New Roman" w:hAnsi="Times New Roman"/>
          <w:sz w:val="28"/>
          <w:szCs w:val="28"/>
        </w:rPr>
        <w:t>и принятия правовых актов о нормировании в сфере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2550">
        <w:rPr>
          <w:rFonts w:ascii="Times New Roman" w:hAnsi="Times New Roman"/>
          <w:sz w:val="28"/>
          <w:szCs w:val="28"/>
        </w:rPr>
        <w:t xml:space="preserve">закупок для обеспечения нужд администрации </w:t>
      </w:r>
      <w:r>
        <w:rPr>
          <w:rFonts w:ascii="Times New Roman" w:hAnsi="Times New Roman"/>
          <w:sz w:val="28"/>
          <w:szCs w:val="28"/>
        </w:rPr>
        <w:t>Малотомского</w:t>
      </w:r>
      <w:r w:rsidRPr="006A2550"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</w:t>
      </w:r>
      <w:r w:rsidRPr="006A2550">
        <w:rPr>
          <w:rFonts w:ascii="Times New Roman" w:hAnsi="Times New Roman"/>
          <w:sz w:val="28"/>
        </w:rPr>
        <w:t>»</w:t>
      </w:r>
    </w:p>
    <w:p w:rsidR="00F32561" w:rsidRPr="006A2550" w:rsidRDefault="00F32561" w:rsidP="006A25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561" w:rsidRPr="006A2550" w:rsidRDefault="00F32561" w:rsidP="006A255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A2550">
        <w:rPr>
          <w:rFonts w:ascii="Times New Roman" w:hAnsi="Times New Roman"/>
          <w:sz w:val="28"/>
          <w:szCs w:val="28"/>
        </w:rPr>
        <w:t xml:space="preserve"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администрация </w:t>
      </w:r>
      <w:r>
        <w:rPr>
          <w:rFonts w:ascii="Times New Roman" w:hAnsi="Times New Roman"/>
          <w:sz w:val="28"/>
          <w:szCs w:val="28"/>
        </w:rPr>
        <w:t>Малотомского</w:t>
      </w:r>
      <w:r w:rsidRPr="006A2550"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</w:t>
      </w:r>
    </w:p>
    <w:p w:rsidR="00F32561" w:rsidRPr="008F099F" w:rsidRDefault="00F32561" w:rsidP="00F569B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099F"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F32561" w:rsidRPr="007A7209" w:rsidRDefault="00F32561" w:rsidP="006A255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32561" w:rsidRPr="006A2550" w:rsidRDefault="00F32561" w:rsidP="006A2550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2550">
        <w:rPr>
          <w:rFonts w:ascii="Times New Roman" w:hAnsi="Times New Roman"/>
          <w:sz w:val="28"/>
        </w:rPr>
        <w:t xml:space="preserve">Внести в постановление администрации </w:t>
      </w:r>
      <w:r>
        <w:rPr>
          <w:rFonts w:ascii="Times New Roman" w:hAnsi="Times New Roman"/>
          <w:sz w:val="28"/>
        </w:rPr>
        <w:t>Малотомского</w:t>
      </w:r>
      <w:r w:rsidRPr="006A2550">
        <w:rPr>
          <w:rFonts w:ascii="Times New Roman" w:hAnsi="Times New Roman"/>
          <w:sz w:val="28"/>
        </w:rPr>
        <w:t xml:space="preserve"> Маслянинского района Новосибирской области от "</w:t>
      </w:r>
      <w:r>
        <w:rPr>
          <w:rFonts w:ascii="Times New Roman" w:hAnsi="Times New Roman"/>
          <w:sz w:val="28"/>
        </w:rPr>
        <w:t>18</w:t>
      </w:r>
      <w:r w:rsidRPr="006A2550">
        <w:rPr>
          <w:rFonts w:ascii="Times New Roman" w:hAnsi="Times New Roman"/>
          <w:sz w:val="28"/>
        </w:rPr>
        <w:t>"</w:t>
      </w:r>
      <w:r>
        <w:rPr>
          <w:rFonts w:ascii="Times New Roman" w:hAnsi="Times New Roman"/>
          <w:sz w:val="28"/>
        </w:rPr>
        <w:t xml:space="preserve"> января</w:t>
      </w:r>
      <w:r w:rsidRPr="006A2550">
        <w:rPr>
          <w:rFonts w:ascii="Times New Roman" w:hAnsi="Times New Roman"/>
          <w:sz w:val="28"/>
        </w:rPr>
        <w:t xml:space="preserve"> 2016г. «</w:t>
      </w:r>
      <w:r w:rsidRPr="006A2550">
        <w:rPr>
          <w:rFonts w:ascii="Times New Roman" w:hAnsi="Times New Roman"/>
          <w:sz w:val="28"/>
          <w:szCs w:val="28"/>
        </w:rPr>
        <w:t xml:space="preserve">Об утверждении требований к порядку разработки и принятия правовых актов о нормировании в сфере закупок для обеспечения нужд администрации </w:t>
      </w:r>
      <w:r>
        <w:rPr>
          <w:rFonts w:ascii="Times New Roman" w:hAnsi="Times New Roman"/>
          <w:sz w:val="28"/>
          <w:szCs w:val="28"/>
        </w:rPr>
        <w:t>Малотомского</w:t>
      </w:r>
      <w:r w:rsidRPr="006A2550"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</w:t>
      </w:r>
      <w:r w:rsidRPr="006A2550">
        <w:rPr>
          <w:sz w:val="28"/>
        </w:rPr>
        <w:t xml:space="preserve">» </w:t>
      </w:r>
      <w:r w:rsidRPr="006A2550">
        <w:rPr>
          <w:rFonts w:ascii="Times New Roman" w:hAnsi="Times New Roman"/>
          <w:sz w:val="28"/>
        </w:rPr>
        <w:t>следующие изменения:</w:t>
      </w:r>
    </w:p>
    <w:p w:rsidR="00F32561" w:rsidRDefault="00F32561" w:rsidP="006A2550">
      <w:pPr>
        <w:pStyle w:val="Title"/>
        <w:numPr>
          <w:ilvl w:val="1"/>
          <w:numId w:val="2"/>
        </w:numPr>
        <w:ind w:left="0" w:firstLine="567"/>
        <w:jc w:val="both"/>
        <w:rPr>
          <w:sz w:val="28"/>
        </w:rPr>
      </w:pPr>
      <w:r>
        <w:rPr>
          <w:sz w:val="28"/>
        </w:rPr>
        <w:t>В пункте 2 слова "</w:t>
      </w:r>
      <w:r w:rsidRPr="006A2550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3 дней со дня утверждения" - исключить</w:t>
      </w:r>
      <w:r>
        <w:rPr>
          <w:sz w:val="28"/>
        </w:rPr>
        <w:t>.</w:t>
      </w:r>
    </w:p>
    <w:p w:rsidR="00F32561" w:rsidRPr="004F6D6A" w:rsidRDefault="00F32561" w:rsidP="00E464E7">
      <w:pPr>
        <w:pStyle w:val="Title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</w:rPr>
      </w:pPr>
      <w:r>
        <w:rPr>
          <w:sz w:val="28"/>
        </w:rPr>
        <w:t>Контроль за исполнением настоящего постановления возложить на заместителя главы Соболеву М.В.</w:t>
      </w:r>
    </w:p>
    <w:p w:rsidR="00F32561" w:rsidRDefault="00F32561" w:rsidP="00F569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2561" w:rsidRDefault="00F32561" w:rsidP="00F569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2561" w:rsidRPr="00125C1C" w:rsidRDefault="00F32561" w:rsidP="00F569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5C1C">
        <w:rPr>
          <w:rFonts w:ascii="Times New Roman" w:hAnsi="Times New Roman"/>
          <w:sz w:val="28"/>
          <w:szCs w:val="28"/>
        </w:rPr>
        <w:t xml:space="preserve">Глава  </w:t>
      </w:r>
      <w:r>
        <w:rPr>
          <w:rFonts w:ascii="Times New Roman" w:hAnsi="Times New Roman"/>
          <w:sz w:val="28"/>
          <w:szCs w:val="28"/>
        </w:rPr>
        <w:t xml:space="preserve">Малотомского сельсовета </w:t>
      </w:r>
    </w:p>
    <w:p w:rsidR="00F32561" w:rsidRDefault="00F32561" w:rsidP="00F569B1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  <w:r w:rsidRPr="00125C1C"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125C1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Р.А.Искаков</w:t>
      </w:r>
    </w:p>
    <w:p w:rsidR="00F32561" w:rsidRDefault="00F32561" w:rsidP="00F569B1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F32561" w:rsidRDefault="00F32561" w:rsidP="00F569B1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F32561" w:rsidRDefault="00F32561" w:rsidP="00F569B1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F32561" w:rsidRDefault="00F32561" w:rsidP="00F569B1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F32561" w:rsidRDefault="00F32561" w:rsidP="0059674B">
      <w:pPr>
        <w:spacing w:after="0" w:line="240" w:lineRule="auto"/>
        <w:rPr>
          <w:rFonts w:ascii="Times New Roman" w:hAnsi="Times New Roman"/>
          <w:sz w:val="18"/>
          <w:szCs w:val="28"/>
        </w:rPr>
      </w:pPr>
    </w:p>
    <w:sectPr w:rsidR="00F32561" w:rsidSect="00E464E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1C98"/>
    <w:multiLevelType w:val="hybridMultilevel"/>
    <w:tmpl w:val="A5D42B6A"/>
    <w:lvl w:ilvl="0" w:tplc="7B305F5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A9307BD"/>
    <w:multiLevelType w:val="hybridMultilevel"/>
    <w:tmpl w:val="2FEA765E"/>
    <w:lvl w:ilvl="0" w:tplc="7E6A385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69B1"/>
    <w:rsid w:val="000A140F"/>
    <w:rsid w:val="000E0975"/>
    <w:rsid w:val="00125C1C"/>
    <w:rsid w:val="0013096E"/>
    <w:rsid w:val="0013243D"/>
    <w:rsid w:val="00173182"/>
    <w:rsid w:val="00184133"/>
    <w:rsid w:val="001B2B77"/>
    <w:rsid w:val="001D1CA1"/>
    <w:rsid w:val="001E3A59"/>
    <w:rsid w:val="001F244F"/>
    <w:rsid w:val="002C4C3A"/>
    <w:rsid w:val="003C32AF"/>
    <w:rsid w:val="003C7270"/>
    <w:rsid w:val="003D509A"/>
    <w:rsid w:val="003F2EF1"/>
    <w:rsid w:val="003F49EF"/>
    <w:rsid w:val="00403DFB"/>
    <w:rsid w:val="0048143E"/>
    <w:rsid w:val="00493FF9"/>
    <w:rsid w:val="004C7120"/>
    <w:rsid w:val="004F6D6A"/>
    <w:rsid w:val="00573E7E"/>
    <w:rsid w:val="0059674B"/>
    <w:rsid w:val="00610BEB"/>
    <w:rsid w:val="006A2550"/>
    <w:rsid w:val="00711A73"/>
    <w:rsid w:val="00764B15"/>
    <w:rsid w:val="007A7209"/>
    <w:rsid w:val="007A7475"/>
    <w:rsid w:val="007C0398"/>
    <w:rsid w:val="007D3554"/>
    <w:rsid w:val="007D7952"/>
    <w:rsid w:val="007F1A1D"/>
    <w:rsid w:val="00841510"/>
    <w:rsid w:val="00875428"/>
    <w:rsid w:val="00880DD7"/>
    <w:rsid w:val="00890E8E"/>
    <w:rsid w:val="008A5BA8"/>
    <w:rsid w:val="008D17C1"/>
    <w:rsid w:val="008F099F"/>
    <w:rsid w:val="00910F1A"/>
    <w:rsid w:val="009658FE"/>
    <w:rsid w:val="00987378"/>
    <w:rsid w:val="00A55A72"/>
    <w:rsid w:val="00A8505E"/>
    <w:rsid w:val="00AA27EF"/>
    <w:rsid w:val="00AD4232"/>
    <w:rsid w:val="00B44A87"/>
    <w:rsid w:val="00BB3AD6"/>
    <w:rsid w:val="00BC6863"/>
    <w:rsid w:val="00C15984"/>
    <w:rsid w:val="00C254B6"/>
    <w:rsid w:val="00C322A6"/>
    <w:rsid w:val="00C34D89"/>
    <w:rsid w:val="00C87C79"/>
    <w:rsid w:val="00C94CC8"/>
    <w:rsid w:val="00DD6A71"/>
    <w:rsid w:val="00E42B8A"/>
    <w:rsid w:val="00E464E7"/>
    <w:rsid w:val="00E55AE3"/>
    <w:rsid w:val="00EC7F21"/>
    <w:rsid w:val="00F11242"/>
    <w:rsid w:val="00F22A4A"/>
    <w:rsid w:val="00F32561"/>
    <w:rsid w:val="00F569B1"/>
    <w:rsid w:val="00F8744E"/>
    <w:rsid w:val="00FA65D2"/>
    <w:rsid w:val="00FB0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9B1"/>
    <w:pPr>
      <w:spacing w:after="200" w:line="276" w:lineRule="auto"/>
    </w:pPr>
    <w:rPr>
      <w:rFonts w:eastAsia="Times New Roma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69B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569B1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F569B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0E0975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E0975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C15984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15984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125C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A2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255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381</TotalTime>
  <Pages>1</Pages>
  <Words>214</Words>
  <Characters>1222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</cp:lastModifiedBy>
  <cp:revision>27</cp:revision>
  <cp:lastPrinted>2015-04-01T04:08:00Z</cp:lastPrinted>
  <dcterms:created xsi:type="dcterms:W3CDTF">2015-02-17T10:18:00Z</dcterms:created>
  <dcterms:modified xsi:type="dcterms:W3CDTF">2016-02-03T08:47:00Z</dcterms:modified>
</cp:coreProperties>
</file>